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98" w:rsidRPr="003F0DCF" w:rsidRDefault="00B02E98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B02E98" w:rsidRPr="00AA0719" w:rsidRDefault="00B02E98" w:rsidP="009D0C1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F0DCF">
        <w:rPr>
          <w:rFonts w:ascii="Times New Roman" w:hAnsi="Times New Roman"/>
          <w:b/>
          <w:bCs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3F0DCF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 </w:t>
      </w:r>
      <w:r w:rsidRPr="00AA0719">
        <w:rPr>
          <w:rFonts w:ascii="Times New Roman" w:hAnsi="Times New Roman"/>
          <w:b/>
          <w:bCs/>
          <w:sz w:val="24"/>
          <w:szCs w:val="24"/>
        </w:rPr>
        <w:t>«</w:t>
      </w:r>
      <w:r w:rsidRPr="009D0C18">
        <w:rPr>
          <w:rFonts w:ascii="Times New Roman" w:hAnsi="Times New Roman"/>
          <w:b/>
          <w:bCs/>
          <w:sz w:val="24"/>
          <w:szCs w:val="24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/>
          <w:b/>
          <w:bCs/>
          <w:sz w:val="24"/>
          <w:szCs w:val="24"/>
        </w:rPr>
        <w:t>Пристенского</w:t>
      </w:r>
      <w:r w:rsidRPr="009D0C18">
        <w:rPr>
          <w:rFonts w:ascii="Times New Roman" w:hAnsi="Times New Roman"/>
          <w:b/>
          <w:bCs/>
          <w:sz w:val="24"/>
          <w:szCs w:val="24"/>
        </w:rPr>
        <w:t xml:space="preserve"> сельсовета Пристенского</w:t>
      </w:r>
      <w:r w:rsidRPr="009D0C18">
        <w:rPr>
          <w:rFonts w:ascii="Times New Roman" w:hAnsi="Times New Roman"/>
          <w:bCs/>
          <w:sz w:val="24"/>
          <w:szCs w:val="24"/>
        </w:rPr>
        <w:t xml:space="preserve"> </w:t>
      </w:r>
      <w:r w:rsidRPr="009D0C18">
        <w:rPr>
          <w:rFonts w:ascii="Times New Roman" w:hAnsi="Times New Roman"/>
          <w:b/>
          <w:bCs/>
          <w:sz w:val="24"/>
          <w:szCs w:val="24"/>
        </w:rPr>
        <w:t>района Курской области, и ежемесячной доплаты к пенсии выборным должностным лицам</w:t>
      </w:r>
      <w:r w:rsidRPr="00AA0719">
        <w:rPr>
          <w:rFonts w:ascii="Times New Roman" w:hAnsi="Times New Roman"/>
          <w:bCs/>
          <w:sz w:val="24"/>
          <w:szCs w:val="24"/>
          <w:lang w:eastAsia="en-US"/>
        </w:rPr>
        <w:t>»</w:t>
      </w:r>
    </w:p>
    <w:p w:rsidR="00B02E98" w:rsidRPr="003F0DCF" w:rsidRDefault="00B02E98" w:rsidP="009272A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B02E98" w:rsidRPr="00AA0719" w:rsidRDefault="00B02E98" w:rsidP="00AA07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A0719">
        <w:rPr>
          <w:rFonts w:ascii="Times New Roman" w:hAnsi="Times New Roman"/>
          <w:sz w:val="28"/>
          <w:szCs w:val="28"/>
        </w:rPr>
        <w:t>«</w:t>
      </w:r>
      <w:r w:rsidRPr="009D0C18">
        <w:rPr>
          <w:rFonts w:ascii="Times New Roman" w:hAnsi="Times New Roman"/>
          <w:bCs/>
          <w:sz w:val="28"/>
          <w:szCs w:val="28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/>
          <w:bCs/>
          <w:sz w:val="28"/>
          <w:szCs w:val="28"/>
        </w:rPr>
        <w:t>Пристенского</w:t>
      </w:r>
      <w:r w:rsidRPr="009D0C18">
        <w:rPr>
          <w:rFonts w:ascii="Times New Roman" w:hAnsi="Times New Roman"/>
          <w:bCs/>
          <w:sz w:val="28"/>
          <w:szCs w:val="28"/>
        </w:rPr>
        <w:t xml:space="preserve"> сельсовета Пристенского района Курской области, и ежемесячной доплаты к пенсии выборным должностным лицам</w:t>
      </w:r>
      <w:r>
        <w:rPr>
          <w:rFonts w:ascii="Times New Roman" w:hAnsi="Times New Roman"/>
          <w:bCs/>
          <w:sz w:val="28"/>
          <w:szCs w:val="28"/>
          <w:lang w:eastAsia="en-US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B02E98" w:rsidRPr="007A0803" w:rsidRDefault="00B02E98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B02E98" w:rsidRPr="007A0803" w:rsidRDefault="00B02E98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B02E98" w:rsidRPr="007A0803" w:rsidRDefault="00B02E98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B02E98" w:rsidRPr="007A0803" w:rsidRDefault="00B02E98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B02E98" w:rsidRPr="007A0803" w:rsidRDefault="00B02E98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B02E98" w:rsidRPr="007A0803" w:rsidRDefault="00B02E98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 xml:space="preserve">Пристенский 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B02E98" w:rsidRPr="007A0803" w:rsidRDefault="00B02E98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B02E98" w:rsidRPr="007A0803" w:rsidRDefault="00B02E98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B02E98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211EAD"/>
    <w:rsid w:val="003F0DCF"/>
    <w:rsid w:val="00480323"/>
    <w:rsid w:val="004D4AB7"/>
    <w:rsid w:val="007A0803"/>
    <w:rsid w:val="009272A4"/>
    <w:rsid w:val="00975249"/>
    <w:rsid w:val="009D0C18"/>
    <w:rsid w:val="00AA0719"/>
    <w:rsid w:val="00AC43C6"/>
    <w:rsid w:val="00AD7442"/>
    <w:rsid w:val="00AE6442"/>
    <w:rsid w:val="00B02E98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7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423</Words>
  <Characters>2415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9</cp:revision>
  <dcterms:created xsi:type="dcterms:W3CDTF">2018-11-16T07:51:00Z</dcterms:created>
  <dcterms:modified xsi:type="dcterms:W3CDTF">2018-12-17T11:03:00Z</dcterms:modified>
</cp:coreProperties>
</file>